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BF" w:rsidRPr="00AC3F6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AC3F62" w:rsidRDefault="00AC3F6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AC3F62">
        <w:rPr>
          <w:rFonts w:asciiTheme="minorHAnsi" w:hAnsiTheme="minorHAnsi"/>
          <w:noProof/>
          <w:snapToGrid/>
        </w:rPr>
        <w:drawing>
          <wp:inline distT="0" distB="0" distL="0" distR="0" wp14:anchorId="071F8918" wp14:editId="5FDB243A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5D0407" w:rsidRPr="00AC3F62" w:rsidTr="00830AC5">
        <w:trPr>
          <w:cantSplit/>
          <w:trHeight w:hRule="exact" w:val="1994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:rsidR="00830AC5" w:rsidRPr="00AC3F6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AC3F62">
              <w:rPr>
                <w:rFonts w:asciiTheme="minorHAnsi" w:hAnsiTheme="minorHAnsi"/>
                <w:b/>
                <w:sz w:val="24"/>
              </w:rPr>
              <w:t xml:space="preserve">Bijlage 2 </w:t>
            </w:r>
          </w:p>
          <w:p w:rsidR="00830AC5" w:rsidRPr="00AC3F6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AC3F62" w:rsidRDefault="0084612D" w:rsidP="00830AC5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AC3F62">
              <w:rPr>
                <w:rFonts w:asciiTheme="minorHAnsi" w:hAnsiTheme="minorHAnsi"/>
                <w:b/>
                <w:sz w:val="24"/>
              </w:rPr>
              <w:t>Verklaring Onderaannem</w:t>
            </w:r>
            <w:r w:rsidR="00830AC5" w:rsidRPr="00AC3F62">
              <w:rPr>
                <w:rFonts w:asciiTheme="minorHAnsi" w:hAnsiTheme="minorHAnsi"/>
                <w:b/>
                <w:sz w:val="24"/>
              </w:rPr>
              <w:t>ing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5F05B3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830AC5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830AC5" w:rsidRPr="00AC3F62" w:rsidRDefault="00830AC5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103" w:type="dxa"/>
            <w:shd w:val="clear" w:color="auto" w:fill="auto"/>
          </w:tcPr>
          <w:p w:rsidR="00830AC5" w:rsidRPr="00AC3F62" w:rsidRDefault="00830AC5" w:rsidP="0008297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Selectie</w:t>
            </w:r>
            <w:r w:rsidR="00FC796C" w:rsidRPr="00AC3F62">
              <w:rPr>
                <w:rFonts w:asciiTheme="minorHAnsi" w:hAnsiTheme="minorHAnsi"/>
                <w:sz w:val="22"/>
                <w:szCs w:val="22"/>
              </w:rPr>
              <w:t>document</w:t>
            </w:r>
            <w:r w:rsidRPr="00AC3F62">
              <w:rPr>
                <w:rFonts w:asciiTheme="minorHAnsi" w:hAnsiTheme="minorHAnsi"/>
                <w:sz w:val="22"/>
                <w:szCs w:val="22"/>
              </w:rPr>
              <w:t xml:space="preserve"> aanbesteding van</w:t>
            </w:r>
            <w:r w:rsidR="00BF029A" w:rsidRPr="00AC3F6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="00AC3F62" w:rsidRPr="00AC3F62">
              <w:rPr>
                <w:rFonts w:asciiTheme="minorHAnsi" w:hAnsiTheme="minorHAnsi"/>
                <w:sz w:val="22"/>
                <w:szCs w:val="22"/>
              </w:rPr>
              <w:t>Web</w:t>
            </w:r>
            <w:r w:rsidR="00BF029A" w:rsidRPr="00AC3F62">
              <w:rPr>
                <w:rFonts w:asciiTheme="minorHAnsi" w:hAnsiTheme="minorHAnsi"/>
                <w:sz w:val="22"/>
                <w:szCs w:val="22"/>
              </w:rPr>
              <w:t>diensten</w:t>
            </w:r>
            <w:r w:rsidRPr="00AC3F6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AC3F62" w:rsidP="00AC3F6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 xml:space="preserve">18 november </w:t>
            </w:r>
            <w:r w:rsidR="004B757C" w:rsidRPr="00AC3F62">
              <w:rPr>
                <w:rFonts w:asciiTheme="minorHAnsi" w:hAnsiTheme="minorHAnsi" w:cs="Verdana"/>
                <w:sz w:val="22"/>
                <w:szCs w:val="22"/>
              </w:rPr>
              <w:t>2019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4B757C" w:rsidP="004B757C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1.</w:t>
            </w:r>
            <w:r w:rsidR="005F05B3" w:rsidRPr="00AC3F62">
              <w:rPr>
                <w:rFonts w:asciiTheme="minorHAnsi" w:hAnsiTheme="minorHAnsi" w:cs="Verdana"/>
                <w:sz w:val="22"/>
                <w:szCs w:val="22"/>
              </w:rPr>
              <w:t>0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497425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30AC5" w:rsidRPr="00AC3F62" w:rsidRDefault="005D0407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br w:type="page"/>
      </w:r>
    </w:p>
    <w:p w:rsidR="00830AC5" w:rsidRPr="00AC3F62" w:rsidRDefault="00830AC5" w:rsidP="00830AC5">
      <w:pPr>
        <w:pStyle w:val="Lijstalinea"/>
        <w:numPr>
          <w:ilvl w:val="0"/>
          <w:numId w:val="27"/>
        </w:numPr>
        <w:spacing w:line="276" w:lineRule="auto"/>
        <w:contextualSpacing/>
        <w:rPr>
          <w:rFonts w:asciiTheme="minorHAnsi" w:hAnsiTheme="minorHAnsi"/>
          <w:b/>
          <w:bCs/>
        </w:rPr>
      </w:pPr>
      <w:r w:rsidRPr="00AC3F62">
        <w:rPr>
          <w:rFonts w:asciiTheme="minorHAnsi" w:hAnsiTheme="minorHAnsi"/>
          <w:b/>
          <w:bCs/>
        </w:rPr>
        <w:lastRenderedPageBreak/>
        <w:t>Verklaring: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Selectievakje2"/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6B0791" w:rsidRPr="00AC3F62">
        <w:rPr>
          <w:rFonts w:asciiTheme="minorHAnsi" w:hAnsiTheme="minorHAnsi"/>
          <w:sz w:val="22"/>
          <w:szCs w:val="22"/>
        </w:rPr>
      </w:r>
      <w:r w:rsidR="006B0791" w:rsidRPr="00AC3F62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AC3F62">
        <w:rPr>
          <w:rFonts w:asciiTheme="minorHAnsi" w:hAnsiTheme="minorHAnsi"/>
          <w:bCs/>
          <w:sz w:val="22"/>
          <w:szCs w:val="22"/>
        </w:rPr>
        <w:t xml:space="preserve">   Bij de uitvoering van de Opdracht / Dienstverlening van deze Europese aanbesteding wordt gedurende de contractperiode </w:t>
      </w:r>
      <w:r w:rsidRPr="00AC3F62">
        <w:rPr>
          <w:rFonts w:asciiTheme="minorHAnsi" w:hAnsiTheme="minorHAnsi"/>
          <w:bCs/>
          <w:sz w:val="22"/>
          <w:szCs w:val="22"/>
          <w:u w:val="single"/>
        </w:rPr>
        <w:t>geen</w:t>
      </w:r>
      <w:r w:rsidRPr="00AC3F62">
        <w:rPr>
          <w:rFonts w:asciiTheme="minorHAnsi" w:hAnsiTheme="minorHAnsi"/>
          <w:bCs/>
          <w:sz w:val="22"/>
          <w:szCs w:val="22"/>
        </w:rPr>
        <w:t xml:space="preserve"> gebruik gemaakt van de inzet van derden / onderaannemers. Indien de Opdrachtnemer later alsnog gebruik wil maken van de inzet van derden / onderaannemers, is dit alleen mogelijk na expliciete schriftelijke toestemming van Opdrachtgever en met inachtneming van onderstaande voorwaarden. 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Ondertekening Inschrijver/hoofdaannemer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082972" w:rsidRDefault="00082972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OF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6B0791" w:rsidRPr="00AC3F62">
        <w:rPr>
          <w:rFonts w:asciiTheme="minorHAnsi" w:hAnsiTheme="minorHAnsi"/>
          <w:sz w:val="22"/>
          <w:szCs w:val="22"/>
        </w:rPr>
      </w:r>
      <w:r w:rsidR="006B0791" w:rsidRPr="00AC3F62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r w:rsidRPr="00AC3F62">
        <w:rPr>
          <w:rFonts w:asciiTheme="minorHAnsi" w:hAnsiTheme="minorHAnsi"/>
          <w:sz w:val="22"/>
          <w:szCs w:val="22"/>
        </w:rPr>
        <w:t xml:space="preserve">   </w:t>
      </w:r>
      <w:r w:rsidRPr="00AC3F62">
        <w:rPr>
          <w:rFonts w:asciiTheme="minorHAnsi" w:hAnsiTheme="minorHAnsi"/>
          <w:bCs/>
          <w:sz w:val="22"/>
          <w:szCs w:val="22"/>
        </w:rPr>
        <w:t>Bij de uitvoering van de Opdracht / Dienstverlening van deze Europese aanbesteding wordt gedurende de contractperiode gebruik gemaakt van de inzet van derden / onderaannemers. Inschrijver verklaart zich akkoord met de volgende voorwaarden: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Voorwaarden onderaanneming: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Deze verklaring onderaanneming wordt door Inschrijver/hoofdaannemer en onderaannemer gegeven in het kader van de onderhavige Europese aanbesteding ten behoeve van Opdrachtgever.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Inschrijver/hoofdaannemer wenst in het kader van de uitvoering van zijn Inschrijving Onderaannemer in te schakelen.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erkent het recht van Opdrachtgever om te laten toetsen of Onder</w:t>
      </w:r>
      <w:r w:rsidRPr="00AC3F62">
        <w:rPr>
          <w:rFonts w:asciiTheme="minorHAnsi" w:hAnsiTheme="minorHAnsi"/>
          <w:sz w:val="22"/>
          <w:szCs w:val="22"/>
        </w:rPr>
        <w:softHyphen/>
        <w:t>aannemer daadwerkelijk voldoet aan de Geschiktheid</w:t>
      </w:r>
      <w:r w:rsidR="0084612D" w:rsidRPr="00AC3F62">
        <w:rPr>
          <w:rFonts w:asciiTheme="minorHAnsi" w:hAnsiTheme="minorHAnsi"/>
          <w:sz w:val="22"/>
          <w:szCs w:val="22"/>
        </w:rPr>
        <w:t>s</w:t>
      </w:r>
      <w:r w:rsidRPr="00AC3F62">
        <w:rPr>
          <w:rFonts w:asciiTheme="minorHAnsi" w:hAnsiTheme="minorHAnsi"/>
          <w:sz w:val="22"/>
          <w:szCs w:val="22"/>
        </w:rPr>
        <w:t>eisen.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verplicht zich ten minste dezelfde geheimhouding te betrachten welke Inschrijver/hoofdaannemer aan Opdrachtgever verschuldigd is.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Het gestelde in deze verklaring laat de eindverantwoordelijkheid van Inschrijver/hoofdaannemer als bedoeld in de </w:t>
      </w:r>
      <w:r w:rsidR="008A0D06" w:rsidRPr="00AC3F62">
        <w:rPr>
          <w:rFonts w:asciiTheme="minorHAnsi" w:hAnsiTheme="minorHAnsi"/>
          <w:sz w:val="22"/>
          <w:szCs w:val="22"/>
        </w:rPr>
        <w:t xml:space="preserve">Overeenkomst </w:t>
      </w:r>
      <w:r w:rsidRPr="00AC3F62">
        <w:rPr>
          <w:rFonts w:asciiTheme="minorHAnsi" w:hAnsiTheme="minorHAnsi"/>
          <w:sz w:val="22"/>
          <w:szCs w:val="22"/>
        </w:rPr>
        <w:t>tussen hoofdaannemer en Opdracht</w:t>
      </w:r>
      <w:r w:rsidRPr="00AC3F62">
        <w:rPr>
          <w:rFonts w:asciiTheme="minorHAnsi" w:hAnsiTheme="minorHAnsi"/>
          <w:sz w:val="22"/>
          <w:szCs w:val="22"/>
        </w:rPr>
        <w:softHyphen/>
        <w:t>gever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Inschrijver/hoofdaannemer, in het kader van de uitvoering de Opdracht met betrekking tot de onderhavige Europese aanbesteding ten behoeve van de Opdrachtgever zoals beschreven in het aanbestedingsdocument d.d. </w:t>
      </w:r>
      <w:r w:rsidR="008A0D06" w:rsidRPr="00AC3F62">
        <w:rPr>
          <w:rFonts w:asciiTheme="minorHAnsi" w:hAnsiTheme="minorHAnsi"/>
          <w:sz w:val="22"/>
          <w:szCs w:val="22"/>
        </w:rPr>
        <w:t>18 februari 2019</w:t>
      </w:r>
      <w:r w:rsidRPr="00AC3F62">
        <w:rPr>
          <w:rFonts w:asciiTheme="minorHAnsi" w:hAnsiTheme="minorHAnsi"/>
          <w:sz w:val="22"/>
          <w:szCs w:val="22"/>
        </w:rPr>
        <w:t>, op eerste verzoek vrijelijk kan beschikken over de bij onderaannemer beschikbare financiële en economische draagkracht / en / (technische) bekwaamheid [doorhalen indien niet van toepassing], zulks in de meest brede zin van het woord.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lastRenderedPageBreak/>
        <w:t>Partijen doen over en weer afstand van het recht ontbinding van de onderhavige verklaring te vorderen, zowel door middel van een buiten</w:t>
      </w:r>
      <w:r w:rsidRPr="00AC3F62">
        <w:rPr>
          <w:rFonts w:asciiTheme="minorHAnsi" w:hAnsiTheme="minorHAnsi"/>
          <w:sz w:val="22"/>
          <w:szCs w:val="22"/>
        </w:rPr>
        <w:softHyphen/>
        <w:t>gerechtelijke verklaring als door rechterlijke tussenkomst.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Indien een bepaling van deze verklaring of van overeenkomsten die daarvan het gevolg zijn nietig, niet-rechtsgeldig of niet uitvoerbaar blijken te zijn, laat dit de overige bepalingen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Op deze verklaring is Nederlands recht van toepassing.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2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Nadere beschrijving beroep op derden (geschiktheid en uitvoering)</w:t>
      </w:r>
    </w:p>
    <w:p w:rsidR="00830AC5" w:rsidRPr="00AC3F62" w:rsidRDefault="00830AC5" w:rsidP="00830AC5">
      <w:pPr>
        <w:tabs>
          <w:tab w:val="left" w:pos="675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ab/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 w:cs="RijksoverheidSansText-Regular"/>
          <w:i/>
          <w:sz w:val="22"/>
          <w:szCs w:val="22"/>
        </w:rPr>
      </w:pPr>
      <w:r w:rsidRPr="00AC3F62">
        <w:rPr>
          <w:rFonts w:asciiTheme="minorHAnsi" w:hAnsiTheme="minorHAnsi" w:cs="RijksoverheidSansText-Regular"/>
          <w:i/>
          <w:sz w:val="22"/>
          <w:szCs w:val="22"/>
        </w:rPr>
        <w:t>De Inschrijver/hoofdaannemer dient, indien hij een beroep doet op een derde/derden om zijn geschiktheid aan te tonen, in onderstaande tabel aan te geven voor welke Geschiktheidseisen hij een beroep doet op welke derde/derden en te beschrijven welk deel van de opdracht door deze derde/derden zal worden uitgevoerd.</w:t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53"/>
        <w:gridCol w:w="3649"/>
        <w:gridCol w:w="3484"/>
      </w:tblGrid>
      <w:tr w:rsidR="00830AC5" w:rsidRPr="00AC3F62" w:rsidTr="00484794">
        <w:trPr>
          <w:trHeight w:val="513"/>
        </w:trPr>
        <w:tc>
          <w:tcPr>
            <w:tcW w:w="2284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sz w:val="22"/>
                <w:szCs w:val="22"/>
              </w:rPr>
              <w:t>Geschiktheidseis</w:t>
            </w:r>
          </w:p>
        </w:tc>
        <w:tc>
          <w:tcPr>
            <w:tcW w:w="4526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Derde waarop een beroep wordt gedaan</w:t>
            </w:r>
          </w:p>
        </w:tc>
        <w:tc>
          <w:tcPr>
            <w:tcW w:w="4178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Beschrijving deel van de opdracht dat door de derde wordt uitgevoerd</w:t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‘Inschrijver/hoofdaannemer’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764524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lastRenderedPageBreak/>
        <w:t>4</w:t>
      </w:r>
      <w:r w:rsidR="00830AC5"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="00830AC5"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Onderaannemer 1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2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3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bookmarkEnd w:id="0"/>
    </w:tbl>
    <w:p w:rsidR="005D0407" w:rsidRPr="00AC3F62" w:rsidRDefault="005D0407" w:rsidP="00764524">
      <w:pPr>
        <w:rPr>
          <w:rFonts w:asciiTheme="minorHAnsi" w:hAnsiTheme="minorHAnsi"/>
          <w:sz w:val="22"/>
          <w:szCs w:val="22"/>
        </w:rPr>
      </w:pPr>
    </w:p>
    <w:sectPr w:rsidR="005D0407" w:rsidRPr="00AC3F62" w:rsidSect="001E7DEC">
      <w:headerReference w:type="default" r:id="rId10"/>
      <w:footerReference w:type="default" r:id="rId11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328" w:rsidRDefault="001444AD" w:rsidP="00774483">
    <w:pPr>
      <w:tabs>
        <w:tab w:val="right" w:pos="9070"/>
      </w:tabs>
      <w:spacing w:line="240" w:lineRule="exact"/>
      <w:rPr>
        <w:rStyle w:val="Paginanummer"/>
        <w:rFonts w:cs="Verdana"/>
        <w:sz w:val="14"/>
        <w:szCs w:val="14"/>
      </w:rPr>
    </w:pPr>
    <w:bookmarkStart w:id="3" w:name="_Hlk1358033"/>
    <w:r>
      <w:rPr>
        <w:rStyle w:val="Paginanummer"/>
        <w:rFonts w:cs="Verdana"/>
        <w:sz w:val="14"/>
        <w:szCs w:val="14"/>
      </w:rPr>
      <w:t>Bijlage 2 bij s</w:t>
    </w:r>
    <w:r w:rsidR="0073538B" w:rsidRPr="006242A9">
      <w:rPr>
        <w:rStyle w:val="Paginanummer"/>
        <w:rFonts w:cs="Verdana"/>
        <w:sz w:val="14"/>
        <w:szCs w:val="14"/>
      </w:rPr>
      <w:t xml:space="preserve">electiedocument </w:t>
    </w:r>
    <w:r w:rsidR="00497425">
      <w:rPr>
        <w:rStyle w:val="Paginanummer"/>
        <w:rFonts w:cs="Verdana"/>
        <w:sz w:val="14"/>
        <w:szCs w:val="14"/>
      </w:rPr>
      <w:t>bij de aanbesteding van</w:t>
    </w:r>
    <w:r w:rsidR="00BF029A">
      <w:rPr>
        <w:rStyle w:val="Paginanummer"/>
        <w:rFonts w:cs="Verdana"/>
        <w:sz w:val="14"/>
        <w:szCs w:val="14"/>
      </w:rPr>
      <w:t xml:space="preserve"> </w:t>
    </w:r>
  </w:p>
  <w:p w:rsidR="0073538B" w:rsidRPr="00497425" w:rsidRDefault="00AC3F62" w:rsidP="00774483">
    <w:pPr>
      <w:tabs>
        <w:tab w:val="right" w:pos="9070"/>
      </w:tabs>
      <w:spacing w:line="240" w:lineRule="exact"/>
      <w:rPr>
        <w:rFonts w:cs="Verdana"/>
        <w:sz w:val="14"/>
        <w:szCs w:val="14"/>
      </w:rPr>
    </w:pPr>
    <w:r>
      <w:rPr>
        <w:rStyle w:val="Paginanummer"/>
        <w:rFonts w:cs="Verdana"/>
        <w:sz w:val="14"/>
        <w:szCs w:val="14"/>
      </w:rPr>
      <w:t>Web</w:t>
    </w:r>
    <w:r w:rsidR="00BF029A" w:rsidRPr="00BF029A">
      <w:rPr>
        <w:rStyle w:val="Paginanummer"/>
        <w:rFonts w:cs="Verdana"/>
        <w:sz w:val="14"/>
        <w:szCs w:val="14"/>
      </w:rPr>
      <w:t>diensten</w:t>
    </w:r>
    <w:r w:rsidR="00CC32CC">
      <w:rPr>
        <w:rStyle w:val="Paginanummer"/>
        <w:rFonts w:cs="Verdana"/>
        <w:sz w:val="14"/>
        <w:szCs w:val="14"/>
      </w:rPr>
      <w:t>”</w:t>
    </w:r>
    <w:r w:rsidR="0073538B" w:rsidRPr="006242A9">
      <w:rPr>
        <w:rStyle w:val="Paginanummer"/>
        <w:rFonts w:cs="Verdana"/>
        <w:sz w:val="14"/>
        <w:szCs w:val="14"/>
      </w:rPr>
      <w:t xml:space="preserve"> d.d. </w:t>
    </w:r>
    <w:r>
      <w:rPr>
        <w:rStyle w:val="Paginanummer"/>
        <w:rFonts w:cs="Verdana"/>
        <w:sz w:val="14"/>
        <w:szCs w:val="14"/>
      </w:rPr>
      <w:t xml:space="preserve">18 </w:t>
    </w:r>
    <w:r w:rsidR="006B0791">
      <w:rPr>
        <w:rStyle w:val="Paginanummer"/>
        <w:rFonts w:cs="Verdana"/>
        <w:sz w:val="14"/>
        <w:szCs w:val="14"/>
      </w:rPr>
      <w:t>november</w:t>
    </w:r>
    <w:r>
      <w:rPr>
        <w:rStyle w:val="Paginanummer"/>
        <w:rFonts w:cs="Verdana"/>
        <w:sz w:val="14"/>
        <w:szCs w:val="14"/>
      </w:rPr>
      <w:t xml:space="preserve"> 2019</w:t>
    </w:r>
    <w:bookmarkEnd w:id="3"/>
    <w:r w:rsidR="0073538B" w:rsidRPr="006242A9">
      <w:rPr>
        <w:rStyle w:val="Paginanummer"/>
        <w:rFonts w:cs="Verdana"/>
        <w:sz w:val="14"/>
        <w:szCs w:val="14"/>
      </w:rPr>
      <w:tab/>
    </w:r>
    <w:r w:rsidR="0073538B" w:rsidRPr="006242A9">
      <w:rPr>
        <w:rStyle w:val="Paginanummer"/>
        <w:rFonts w:cs="Verdana"/>
      </w:rPr>
      <w:fldChar w:fldCharType="begin"/>
    </w:r>
    <w:r w:rsidR="0073538B" w:rsidRPr="006242A9">
      <w:rPr>
        <w:rStyle w:val="Paginanummer"/>
        <w:rFonts w:cs="Verdana"/>
      </w:rPr>
      <w:instrText xml:space="preserve"> PAGE </w:instrText>
    </w:r>
    <w:r w:rsidR="0073538B" w:rsidRPr="006242A9">
      <w:rPr>
        <w:rStyle w:val="Paginanummer"/>
        <w:rFonts w:cs="Verdana"/>
      </w:rPr>
      <w:fldChar w:fldCharType="separate"/>
    </w:r>
    <w:r w:rsidR="006B0791">
      <w:rPr>
        <w:rStyle w:val="Paginanummer"/>
        <w:rFonts w:cs="Verdana"/>
        <w:noProof/>
      </w:rPr>
      <w:t>3</w:t>
    </w:r>
    <w:r w:rsidR="0073538B" w:rsidRPr="006242A9">
      <w:rPr>
        <w:rStyle w:val="Paginanummer"/>
        <w:rFonts w:cs="Verdana"/>
      </w:rPr>
      <w:fldChar w:fldCharType="end"/>
    </w:r>
    <w:r w:rsidR="0073538B" w:rsidRPr="006242A9">
      <w:rPr>
        <w:rStyle w:val="Paginanummer"/>
        <w:rFonts w:cs="Verdana"/>
      </w:rPr>
      <w:t xml:space="preserve"> van </w:t>
    </w:r>
    <w:r w:rsidR="0073538B" w:rsidRPr="006242A9">
      <w:rPr>
        <w:rStyle w:val="Paginanummer"/>
        <w:rFonts w:cs="Verdana"/>
      </w:rPr>
      <w:fldChar w:fldCharType="begin"/>
    </w:r>
    <w:r w:rsidR="0073538B" w:rsidRPr="006242A9">
      <w:rPr>
        <w:rStyle w:val="Paginanummer"/>
        <w:rFonts w:cs="Verdana"/>
      </w:rPr>
      <w:instrText xml:space="preserve"> NUMPAGES </w:instrText>
    </w:r>
    <w:r w:rsidR="0073538B" w:rsidRPr="006242A9">
      <w:rPr>
        <w:rStyle w:val="Paginanummer"/>
        <w:rFonts w:cs="Verdana"/>
      </w:rPr>
      <w:fldChar w:fldCharType="separate"/>
    </w:r>
    <w:r w:rsidR="006B0791">
      <w:rPr>
        <w:rStyle w:val="Paginanummer"/>
        <w:rFonts w:cs="Verdana"/>
        <w:noProof/>
      </w:rPr>
      <w:t>4</w:t>
    </w:r>
    <w:r w:rsidR="0073538B" w:rsidRPr="006242A9">
      <w:rPr>
        <w:rStyle w:val="Paginanummer"/>
        <w:rFonts w:cs="Verdana"/>
      </w:rPr>
      <w:fldChar w:fldCharType="end"/>
    </w:r>
    <w:bookmarkStart w:id="4" w:name="_Toc148176410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38B" w:rsidRDefault="00AC3F6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55D2C162" wp14:editId="1151C1B8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972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270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91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3F62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E0E4C-F580-4972-B2A6-6A1A9EA9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D44049ED</Template>
  <TotalTime>0</TotalTime>
  <Pages>4</Pages>
  <Words>509</Words>
  <Characters>3906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4407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2019-07-29T06:32:00Z</dcterms:created>
  <dcterms:modified xsi:type="dcterms:W3CDTF">2019-11-17T22:09:00Z</dcterms:modified>
</cp:coreProperties>
</file>